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795D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0DB9" w:rsidRDefault="00D10E7D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0E7D">
              <w:rPr>
                <w:b/>
                <w:sz w:val="26"/>
                <w:szCs w:val="26"/>
                <w:lang w:val="en-US"/>
              </w:rPr>
              <w:t>203A</w:t>
            </w:r>
            <w:r w:rsidR="00570DB9">
              <w:rPr>
                <w:b/>
                <w:sz w:val="26"/>
                <w:szCs w:val="26"/>
              </w:rPr>
              <w:t>_042</w:t>
            </w:r>
          </w:p>
        </w:tc>
      </w:tr>
      <w:tr w:rsidR="00C44B8B" w:rsidTr="00795D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42E7D" w:rsidRDefault="007E5993" w:rsidP="000B50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E5993">
              <w:rPr>
                <w:b/>
                <w:sz w:val="26"/>
                <w:szCs w:val="26"/>
                <w:lang w:val="en-US"/>
              </w:rPr>
              <w:t>2286391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95DDB">
        <w:rPr>
          <w:b w:val="0"/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795DDB">
        <w:rPr>
          <w:b w:val="0"/>
          <w:sz w:val="26"/>
          <w:szCs w:val="26"/>
        </w:rPr>
        <w:t xml:space="preserve">_____ </w:t>
      </w:r>
      <w:r w:rsidRPr="00CB6078">
        <w:rPr>
          <w:sz w:val="26"/>
          <w:szCs w:val="26"/>
        </w:rPr>
        <w:t>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842E7D">
        <w:rPr>
          <w:b/>
          <w:sz w:val="26"/>
          <w:szCs w:val="26"/>
        </w:rPr>
        <w:t>мет</w:t>
      </w:r>
      <w:r w:rsidR="00620938" w:rsidRPr="00842E7D">
        <w:rPr>
          <w:b/>
          <w:sz w:val="26"/>
          <w:szCs w:val="26"/>
        </w:rPr>
        <w:t>аллопроката</w:t>
      </w:r>
      <w:r w:rsidR="00843900" w:rsidRPr="00842E7D">
        <w:rPr>
          <w:b/>
          <w:sz w:val="26"/>
          <w:szCs w:val="26"/>
        </w:rPr>
        <w:t xml:space="preserve"> </w:t>
      </w:r>
      <w:r w:rsidR="00F31046">
        <w:rPr>
          <w:b/>
          <w:sz w:val="26"/>
          <w:szCs w:val="26"/>
        </w:rPr>
        <w:t>(</w:t>
      </w:r>
      <w:r w:rsidR="007E5993" w:rsidRPr="007E5993">
        <w:rPr>
          <w:b/>
          <w:sz w:val="26"/>
          <w:szCs w:val="26"/>
        </w:rPr>
        <w:t xml:space="preserve">Полоса стальная горячекатаная </w:t>
      </w:r>
      <w:r w:rsidR="00CF4CE6" w:rsidRPr="00842E7D">
        <w:rPr>
          <w:b/>
          <w:sz w:val="26"/>
          <w:szCs w:val="26"/>
        </w:rPr>
        <w:t>40х4</w:t>
      </w:r>
      <w:r w:rsidR="00F31046">
        <w:rPr>
          <w:b/>
          <w:sz w:val="26"/>
          <w:szCs w:val="26"/>
        </w:rPr>
        <w:t>)</w:t>
      </w:r>
      <w:r w:rsidR="009C0389" w:rsidRPr="00842E7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9C0389" w:rsidRPr="00533C7E">
        <w:rPr>
          <w:b/>
          <w:sz w:val="26"/>
          <w:szCs w:val="26"/>
        </w:rPr>
        <w:t xml:space="preserve"> </w:t>
      </w:r>
      <w:r w:rsidR="00BD2843" w:rsidRPr="00F31046">
        <w:rPr>
          <w:b/>
          <w:sz w:val="26"/>
          <w:szCs w:val="26"/>
          <w:u w:val="single"/>
        </w:rPr>
        <w:t>203</w:t>
      </w:r>
      <w:r w:rsidR="00620938" w:rsidRPr="00F31046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B5007" w:rsidRPr="00D9073D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0B5007" w:rsidRPr="00E363B7" w:rsidRDefault="000B5007" w:rsidP="000B5007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</w:t>
      </w:r>
      <w:bookmarkStart w:id="0" w:name="_GoBack"/>
      <w:bookmarkEnd w:id="0"/>
      <w:r w:rsidRPr="00E363B7">
        <w:rPr>
          <w:sz w:val="24"/>
          <w:szCs w:val="24"/>
        </w:rPr>
        <w:t>таный полосовой. Сортамент».</w:t>
      </w:r>
    </w:p>
    <w:p w:rsidR="000B5007" w:rsidRPr="00CB6078" w:rsidRDefault="000B5007" w:rsidP="000B500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B5007" w:rsidRPr="00CB6078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0B5007" w:rsidRPr="00CB6078" w:rsidRDefault="000B5007" w:rsidP="000B500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0B5007" w:rsidRPr="00CB6078" w:rsidRDefault="000B5007" w:rsidP="000B50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0B5007" w:rsidRPr="00CB6078" w:rsidRDefault="000B5007" w:rsidP="000B50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B5007" w:rsidRPr="00CB6078" w:rsidRDefault="000B5007" w:rsidP="000B50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B5007" w:rsidRPr="00CB6078" w:rsidRDefault="000B5007" w:rsidP="000B50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0B5007" w:rsidRPr="00CB6078" w:rsidRDefault="000B5007" w:rsidP="000B50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B5007" w:rsidRPr="00CB6078" w:rsidRDefault="000B5007" w:rsidP="000B500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B5007" w:rsidRPr="00CB6078" w:rsidRDefault="000B5007" w:rsidP="000B500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0B5007" w:rsidRPr="00FF548D" w:rsidRDefault="000B5007" w:rsidP="000B50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0B5007" w:rsidRPr="00CB6078" w:rsidRDefault="000B5007" w:rsidP="000B50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B5007" w:rsidRPr="00CB6078" w:rsidRDefault="000B5007" w:rsidP="000B500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0B5007" w:rsidRPr="00CB6078" w:rsidRDefault="000B5007" w:rsidP="000B500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B5007" w:rsidRPr="00CB6078" w:rsidRDefault="000B5007" w:rsidP="000B500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0B5007" w:rsidRPr="00CB6078" w:rsidRDefault="000B5007" w:rsidP="000B50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B5007" w:rsidRPr="00CB6078" w:rsidRDefault="000B5007" w:rsidP="000B50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0B5007" w:rsidRPr="00CB6078" w:rsidRDefault="000B5007" w:rsidP="000B500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0B5007" w:rsidRDefault="000B5007" w:rsidP="000B500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0B5007" w:rsidRPr="00CB6078" w:rsidRDefault="000B5007" w:rsidP="000B50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B5007" w:rsidRPr="00CB6078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0B5007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0B5007" w:rsidRPr="00CB6078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5007" w:rsidRPr="00CB6078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B5007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0B5007" w:rsidRPr="00CB6078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5007" w:rsidRPr="00CB6078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B5007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0B5007" w:rsidRPr="00CB6078" w:rsidRDefault="000B5007" w:rsidP="000B50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5007" w:rsidRPr="00CB6078" w:rsidRDefault="000B5007" w:rsidP="000B50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0B5007" w:rsidRPr="00CB6078" w:rsidRDefault="000B5007" w:rsidP="000B50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0B5007" w:rsidRPr="00CB6078" w:rsidRDefault="000B5007" w:rsidP="000B500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B5007" w:rsidRPr="00CB6078" w:rsidRDefault="000B5007" w:rsidP="000B5007">
      <w:pPr>
        <w:rPr>
          <w:sz w:val="26"/>
          <w:szCs w:val="26"/>
        </w:rPr>
      </w:pPr>
    </w:p>
    <w:p w:rsidR="000B5007" w:rsidRPr="00CB6078" w:rsidRDefault="000B5007" w:rsidP="000B5007">
      <w:pPr>
        <w:rPr>
          <w:sz w:val="26"/>
          <w:szCs w:val="26"/>
        </w:rPr>
      </w:pPr>
    </w:p>
    <w:p w:rsidR="000B5007" w:rsidRPr="00CB6078" w:rsidRDefault="000B5007" w:rsidP="000B500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0B5007" w:rsidRPr="00CB6078" w:rsidRDefault="000B5007" w:rsidP="000B500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0B5007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78E" w:rsidRDefault="003F578E">
      <w:r>
        <w:separator/>
      </w:r>
    </w:p>
  </w:endnote>
  <w:endnote w:type="continuationSeparator" w:id="0">
    <w:p w:rsidR="003F578E" w:rsidRDefault="003F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78E" w:rsidRDefault="003F578E">
      <w:r>
        <w:separator/>
      </w:r>
    </w:p>
  </w:footnote>
  <w:footnote w:type="continuationSeparator" w:id="0">
    <w:p w:rsidR="003F578E" w:rsidRDefault="003F5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C53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00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85F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2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78E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107"/>
    <w:rsid w:val="0048612E"/>
    <w:rsid w:val="00486805"/>
    <w:rsid w:val="00487402"/>
    <w:rsid w:val="004900B6"/>
    <w:rsid w:val="00490EA7"/>
    <w:rsid w:val="00492EC7"/>
    <w:rsid w:val="004930E8"/>
    <w:rsid w:val="00494CEB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7E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119"/>
    <w:rsid w:val="00563F7B"/>
    <w:rsid w:val="00566742"/>
    <w:rsid w:val="005667AC"/>
    <w:rsid w:val="00567774"/>
    <w:rsid w:val="00567CD4"/>
    <w:rsid w:val="00570DB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C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121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DD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993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2E7D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66B8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2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A7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D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0CB9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CE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E7D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046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C92D19-9A1E-42DB-8DD9-0D0A1013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E9422-2CC2-4213-B7D2-F22BA86242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2080762-A205-4F3C-BCB0-745CF3009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AAC0B-C1AF-491B-9A27-D9DE54891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917EA-8147-4CE5-9B35-86EA016D7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2020-05-27T11:26:00Z</dcterms:created>
  <dcterms:modified xsi:type="dcterms:W3CDTF">2020-05-27T11:26:00Z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